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B6D41" w14:textId="77777777" w:rsidR="001E5B53" w:rsidRDefault="001E5B53" w:rsidP="001E5B53">
      <w:r>
        <w:rPr>
          <w:u w:val="single"/>
        </w:rPr>
        <w:t>Nichola ULGERTHORPE</w:t>
      </w:r>
      <w:r>
        <w:t xml:space="preserve">    </w:t>
      </w:r>
      <w:proofErr w:type="gramStart"/>
      <w:r>
        <w:t xml:space="preserve">   (</w:t>
      </w:r>
      <w:proofErr w:type="gramEnd"/>
      <w:r>
        <w:t>fl.1488)</w:t>
      </w:r>
    </w:p>
    <w:p w14:paraId="125B29A3" w14:textId="77777777" w:rsidR="001E5B53" w:rsidRDefault="001E5B53" w:rsidP="001E5B53"/>
    <w:p w14:paraId="4E590F95" w14:textId="77777777" w:rsidR="001E5B53" w:rsidRDefault="001E5B53" w:rsidP="001E5B53"/>
    <w:p w14:paraId="49B797E7" w14:textId="77777777" w:rsidR="001E5B53" w:rsidRDefault="001E5B53" w:rsidP="001E5B53">
      <w:r>
        <w:t xml:space="preserve">= John Linacre of </w:t>
      </w:r>
      <w:proofErr w:type="gramStart"/>
      <w:r>
        <w:t>Derbyshire(</w:t>
      </w:r>
      <w:proofErr w:type="gramEnd"/>
      <w:r>
        <w:t>d.1488)(q.v.).   (Wright p.227)</w:t>
      </w:r>
    </w:p>
    <w:p w14:paraId="234B4B6B" w14:textId="77777777" w:rsidR="001E5B53" w:rsidRDefault="001E5B53" w:rsidP="001E5B53">
      <w:r>
        <w:t>Daughters:</w:t>
      </w:r>
      <w:r>
        <w:tab/>
        <w:t xml:space="preserve">Agnes(q.v.) = (ca.1488) Robert </w:t>
      </w:r>
      <w:proofErr w:type="spellStart"/>
      <w:r>
        <w:t>Rollesley</w:t>
      </w:r>
      <w:proofErr w:type="spellEnd"/>
      <w:r>
        <w:t>. (ibid.)</w:t>
      </w:r>
    </w:p>
    <w:p w14:paraId="1A98FAD3" w14:textId="77777777" w:rsidR="001E5B53" w:rsidRDefault="001E5B53" w:rsidP="001E5B53">
      <w:r>
        <w:tab/>
      </w:r>
      <w:r>
        <w:tab/>
        <w:t>Margaret(q.v.) = (ca.1488) John Coke. (ibid.)</w:t>
      </w:r>
    </w:p>
    <w:p w14:paraId="79DB37E8" w14:textId="77777777" w:rsidR="001E5B53" w:rsidRDefault="001E5B53" w:rsidP="001E5B53">
      <w:r>
        <w:tab/>
      </w:r>
      <w:r>
        <w:tab/>
        <w:t>Eleanor(q.v.) = Henry Pierrepoint. (ibid.)</w:t>
      </w:r>
    </w:p>
    <w:p w14:paraId="69FCB584" w14:textId="77777777" w:rsidR="001E5B53" w:rsidRDefault="001E5B53" w:rsidP="001E5B53">
      <w:r>
        <w:tab/>
      </w:r>
      <w:r>
        <w:tab/>
        <w:t xml:space="preserve">? = Thomas </w:t>
      </w:r>
      <w:proofErr w:type="spellStart"/>
      <w:r>
        <w:t>Heilleford</w:t>
      </w:r>
      <w:proofErr w:type="spellEnd"/>
      <w:r>
        <w:t>. (ibid.)</w:t>
      </w:r>
    </w:p>
    <w:p w14:paraId="1ECC7B12" w14:textId="77777777" w:rsidR="001E5B53" w:rsidRDefault="001E5B53" w:rsidP="001E5B53"/>
    <w:p w14:paraId="259A2D85" w14:textId="77777777" w:rsidR="001E5B53" w:rsidRDefault="001E5B53" w:rsidP="001E5B53"/>
    <w:p w14:paraId="26D101D6" w14:textId="77777777" w:rsidR="001E5B53" w:rsidRDefault="001E5B53" w:rsidP="001E5B53"/>
    <w:p w14:paraId="3B404343" w14:textId="77777777" w:rsidR="001E5B53" w:rsidRPr="003C4C0A" w:rsidRDefault="001E5B53" w:rsidP="001E5B53">
      <w:r>
        <w:t>14 August 2005</w:t>
      </w:r>
    </w:p>
    <w:p w14:paraId="5DC894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2FF68" w14:textId="77777777" w:rsidR="001E5B53" w:rsidRDefault="001E5B53" w:rsidP="009139A6">
      <w:r>
        <w:separator/>
      </w:r>
    </w:p>
  </w:endnote>
  <w:endnote w:type="continuationSeparator" w:id="0">
    <w:p w14:paraId="68B95BFA" w14:textId="77777777" w:rsidR="001E5B53" w:rsidRDefault="001E5B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E13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08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10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867D4" w14:textId="77777777" w:rsidR="001E5B53" w:rsidRDefault="001E5B53" w:rsidP="009139A6">
      <w:r>
        <w:separator/>
      </w:r>
    </w:p>
  </w:footnote>
  <w:footnote w:type="continuationSeparator" w:id="0">
    <w:p w14:paraId="7AD3AD33" w14:textId="77777777" w:rsidR="001E5B53" w:rsidRDefault="001E5B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6D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59C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D1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B53"/>
    <w:rsid w:val="000666E0"/>
    <w:rsid w:val="001E5B5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16D35"/>
  <w15:chartTrackingRefBased/>
  <w15:docId w15:val="{2E8CA2D7-1960-4E64-AB24-B51FEDD3C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B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2023-07-04T11:26:00Z</dcterms:created>
  <dcterms:modified xsi:type="dcterms:W3CDTF">2023-07-04T11:26:00Z</dcterms:modified>
</cp:coreProperties>
</file>